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7E17DB" w:rsidRPr="007E17DB" w14:paraId="458F796B" w14:textId="77777777" w:rsidTr="007C335B">
        <w:trPr>
          <w:cantSplit/>
          <w:trHeight w:val="288"/>
        </w:trPr>
        <w:tc>
          <w:tcPr>
            <w:tcW w:w="1399" w:type="dxa"/>
            <w:vMerge w:val="restart"/>
          </w:tcPr>
          <w:p w14:paraId="41D79137" w14:textId="77777777" w:rsidR="007E17DB" w:rsidRPr="007E17DB" w:rsidRDefault="007E17DB" w:rsidP="007E17DB">
            <w:pPr>
              <w:widowControl w:val="0"/>
              <w:wordWrap w:val="0"/>
              <w:jc w:val="both"/>
              <w:rPr>
                <w:kern w:val="2"/>
                <w:lang w:val="en-US" w:eastAsia="ko-KR"/>
              </w:rPr>
            </w:pPr>
            <w:bookmarkStart w:id="0" w:name="_Hlk135823987"/>
            <w:r w:rsidRPr="007E17DB">
              <w:rPr>
                <w:noProof/>
                <w:kern w:val="2"/>
                <w:lang w:val="en-US" w:eastAsia="zh-CN"/>
              </w:rPr>
              <w:drawing>
                <wp:inline distT="0" distB="0" distL="0" distR="0" wp14:anchorId="06911E1C" wp14:editId="083CBB9E">
                  <wp:extent cx="762635" cy="716280"/>
                  <wp:effectExtent l="0" t="0" r="0" b="762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5EAB1DE" w14:textId="77777777" w:rsidR="007E17DB" w:rsidRPr="007E17DB" w:rsidRDefault="007E17DB" w:rsidP="007E17DB">
            <w:pPr>
              <w:rPr>
                <w:sz w:val="22"/>
                <w:szCs w:val="22"/>
                <w:lang w:val="en-US"/>
              </w:rPr>
            </w:pPr>
            <w:r w:rsidRPr="007E17DB">
              <w:rPr>
                <w:sz w:val="22"/>
                <w:szCs w:val="22"/>
                <w:lang w:val="en-US"/>
              </w:rPr>
              <w:t>ASIA-PACIFIC TELECOMMUNITY</w:t>
            </w:r>
          </w:p>
        </w:tc>
        <w:tc>
          <w:tcPr>
            <w:tcW w:w="2160" w:type="dxa"/>
          </w:tcPr>
          <w:p w14:paraId="17B63EAF" w14:textId="79015C98" w:rsidR="007E17DB" w:rsidRPr="007E17DB" w:rsidRDefault="007E17DB" w:rsidP="007E17DB">
            <w:pPr>
              <w:keepNext/>
              <w:widowControl w:val="0"/>
              <w:wordWrap w:val="0"/>
              <w:jc w:val="both"/>
              <w:outlineLvl w:val="7"/>
              <w:rPr>
                <w:b/>
                <w:bCs/>
                <w:kern w:val="2"/>
                <w:lang w:val="en-US" w:eastAsia="ko-KR"/>
              </w:rPr>
            </w:pPr>
          </w:p>
        </w:tc>
      </w:tr>
      <w:tr w:rsidR="007E17DB" w:rsidRPr="007E17DB" w14:paraId="03F4A1B9" w14:textId="77777777" w:rsidTr="007C335B">
        <w:trPr>
          <w:cantSplit/>
          <w:trHeight w:val="504"/>
        </w:trPr>
        <w:tc>
          <w:tcPr>
            <w:tcW w:w="1399" w:type="dxa"/>
            <w:vMerge/>
          </w:tcPr>
          <w:p w14:paraId="2C31E067" w14:textId="77777777" w:rsidR="007E17DB" w:rsidRPr="007E17DB" w:rsidRDefault="007E17DB" w:rsidP="007E17DB">
            <w:pPr>
              <w:rPr>
                <w:lang w:val="en-US"/>
              </w:rPr>
            </w:pPr>
          </w:p>
        </w:tc>
        <w:tc>
          <w:tcPr>
            <w:tcW w:w="5760" w:type="dxa"/>
            <w:vAlign w:val="center"/>
          </w:tcPr>
          <w:p w14:paraId="107AA3CA" w14:textId="77777777" w:rsidR="007E17DB" w:rsidRPr="007E17DB" w:rsidRDefault="007E17DB" w:rsidP="007E17DB">
            <w:pPr>
              <w:rPr>
                <w:b/>
                <w:lang w:val="en-US"/>
              </w:rPr>
            </w:pPr>
            <w:r w:rsidRPr="007E17DB">
              <w:rPr>
                <w:b/>
                <w:lang w:val="en-US"/>
              </w:rPr>
              <w:t xml:space="preserve">The 31st Meeting of the APT Wireless Group </w:t>
            </w:r>
          </w:p>
          <w:p w14:paraId="4BEA4417" w14:textId="77777777" w:rsidR="007E17DB" w:rsidRPr="007E17DB" w:rsidRDefault="007E17DB" w:rsidP="007E17DB">
            <w:pPr>
              <w:rPr>
                <w:lang w:val="en-US"/>
              </w:rPr>
            </w:pPr>
            <w:r w:rsidRPr="007E17DB">
              <w:rPr>
                <w:b/>
                <w:lang w:val="en-US"/>
              </w:rPr>
              <w:t>(AWG-31)</w:t>
            </w:r>
          </w:p>
        </w:tc>
        <w:tc>
          <w:tcPr>
            <w:tcW w:w="2160" w:type="dxa"/>
          </w:tcPr>
          <w:p w14:paraId="7542F9AC" w14:textId="11147010" w:rsidR="007E17DB" w:rsidRPr="007E17DB" w:rsidRDefault="007E17DB" w:rsidP="007E17DB">
            <w:pPr>
              <w:rPr>
                <w:rFonts w:cs="Angsana New"/>
                <w:b/>
                <w:bCs/>
                <w:szCs w:val="30"/>
                <w:lang w:val="en-US" w:bidi="th-TH"/>
              </w:rPr>
            </w:pPr>
          </w:p>
          <w:p w14:paraId="25713B17" w14:textId="77777777" w:rsidR="007E17DB" w:rsidRPr="007E17DB" w:rsidRDefault="007E17DB" w:rsidP="007E17DB">
            <w:pPr>
              <w:rPr>
                <w:b/>
                <w:bCs/>
              </w:rPr>
            </w:pPr>
          </w:p>
        </w:tc>
      </w:tr>
      <w:tr w:rsidR="007E17DB" w:rsidRPr="007E17DB" w14:paraId="34143710" w14:textId="77777777" w:rsidTr="007C335B">
        <w:trPr>
          <w:cantSplit/>
          <w:trHeight w:val="288"/>
        </w:trPr>
        <w:tc>
          <w:tcPr>
            <w:tcW w:w="1399" w:type="dxa"/>
            <w:vMerge/>
          </w:tcPr>
          <w:p w14:paraId="5AECEACE" w14:textId="77777777" w:rsidR="007E17DB" w:rsidRPr="007E17DB" w:rsidRDefault="007E17DB" w:rsidP="007E17DB"/>
        </w:tc>
        <w:tc>
          <w:tcPr>
            <w:tcW w:w="5760" w:type="dxa"/>
            <w:vAlign w:val="bottom"/>
          </w:tcPr>
          <w:p w14:paraId="4DF8CE4E" w14:textId="77777777" w:rsidR="007E17DB" w:rsidRPr="007E17DB" w:rsidRDefault="007E17DB" w:rsidP="007E17DB">
            <w:pPr>
              <w:rPr>
                <w:b/>
                <w:lang w:val="en-US"/>
              </w:rPr>
            </w:pPr>
            <w:r w:rsidRPr="007E17DB">
              <w:rPr>
                <w:lang w:val="en-US"/>
              </w:rPr>
              <w:t xml:space="preserve">22–26 May 2023, </w:t>
            </w:r>
            <w:r w:rsidRPr="007E17DB">
              <w:rPr>
                <w:bCs/>
                <w:lang w:val="en-US"/>
              </w:rPr>
              <w:t>Ha Noi, Socialist Republic of Viet Nam</w:t>
            </w:r>
          </w:p>
        </w:tc>
        <w:tc>
          <w:tcPr>
            <w:tcW w:w="2160" w:type="dxa"/>
            <w:vAlign w:val="bottom"/>
          </w:tcPr>
          <w:p w14:paraId="5D0F6EA2" w14:textId="5E4EAFDE" w:rsidR="007E17DB" w:rsidRPr="007E17DB" w:rsidRDefault="006B4BB5" w:rsidP="007E17DB">
            <w:pPr>
              <w:rPr>
                <w:bCs/>
                <w:lang w:val="en-US"/>
              </w:rPr>
            </w:pPr>
            <w:r>
              <w:rPr>
                <w:bCs/>
                <w:lang w:val="en-US"/>
              </w:rPr>
              <w:t xml:space="preserve">       </w:t>
            </w:r>
            <w:r w:rsidR="0074608D" w:rsidRPr="007E17DB">
              <w:rPr>
                <w:bCs/>
                <w:lang w:val="en-US"/>
              </w:rPr>
              <w:t>2</w:t>
            </w:r>
            <w:r w:rsidR="0077178D">
              <w:rPr>
                <w:bCs/>
                <w:lang w:val="en-US"/>
              </w:rPr>
              <w:t>6</w:t>
            </w:r>
            <w:r w:rsidR="0074608D" w:rsidRPr="007E17DB">
              <w:rPr>
                <w:bCs/>
                <w:lang w:val="en-US"/>
              </w:rPr>
              <w:t xml:space="preserve"> </w:t>
            </w:r>
            <w:r w:rsidR="007E17DB" w:rsidRPr="007E17DB">
              <w:rPr>
                <w:bCs/>
                <w:lang w:val="en-US"/>
              </w:rPr>
              <w:t>May 2023</w:t>
            </w:r>
          </w:p>
        </w:tc>
      </w:tr>
      <w:bookmarkEnd w:id="0"/>
    </w:tbl>
    <w:p w14:paraId="3FBB5B0C" w14:textId="77777777" w:rsidR="00E57338" w:rsidRPr="00AC14A0" w:rsidRDefault="00E57338" w:rsidP="00E57338">
      <w:pPr>
        <w:rPr>
          <w:b/>
          <w:sz w:val="28"/>
          <w:szCs w:val="28"/>
          <w:lang w:eastAsia="ko-KR"/>
        </w:rPr>
      </w:pPr>
    </w:p>
    <w:p w14:paraId="028F3F59" w14:textId="03656097" w:rsidR="006B4BB5" w:rsidRPr="00E2664C" w:rsidRDefault="006B4BB5" w:rsidP="006B4BB5">
      <w:pPr>
        <w:rPr>
          <w:lang w:val="en-US"/>
        </w:rPr>
      </w:pPr>
      <w:r w:rsidRPr="00E2664C">
        <w:rPr>
          <w:lang w:val="en-US"/>
        </w:rPr>
        <w:t>Source: AWG-3</w:t>
      </w:r>
      <w:r>
        <w:rPr>
          <w:lang w:val="en-US"/>
        </w:rPr>
        <w:t>1</w:t>
      </w:r>
      <w:r w:rsidRPr="00E2664C">
        <w:rPr>
          <w:lang w:val="en-US"/>
        </w:rPr>
        <w:t>/OUT-</w:t>
      </w:r>
      <w:r>
        <w:rPr>
          <w:lang w:val="en-US"/>
        </w:rPr>
        <w:t>03</w:t>
      </w:r>
    </w:p>
    <w:p w14:paraId="4C7DF6D9" w14:textId="77777777" w:rsidR="006B4BB5" w:rsidRDefault="006B4BB5" w:rsidP="006B4BB5">
      <w:pPr>
        <w:jc w:val="center"/>
      </w:pPr>
    </w:p>
    <w:p w14:paraId="652608E8" w14:textId="77777777" w:rsidR="009607FD" w:rsidRDefault="009607FD" w:rsidP="006B4BB5">
      <w:pPr>
        <w:jc w:val="center"/>
      </w:pPr>
    </w:p>
    <w:p w14:paraId="1773C18C" w14:textId="77777777" w:rsidR="006B4BB5" w:rsidRDefault="006B4BB5" w:rsidP="006B4BB5">
      <w:pPr>
        <w:jc w:val="center"/>
        <w:rPr>
          <w:b/>
          <w:lang w:eastAsia="ko-KR"/>
        </w:rPr>
      </w:pPr>
      <w:r w:rsidRPr="000A5F07">
        <w:rPr>
          <w:lang w:eastAsia="ko-KR"/>
        </w:rPr>
        <w:t>APT Wireless Group</w:t>
      </w:r>
    </w:p>
    <w:p w14:paraId="2C93D045" w14:textId="77777777" w:rsidR="00603898" w:rsidRPr="00473B18" w:rsidRDefault="00603898" w:rsidP="00495A61">
      <w:pPr>
        <w:jc w:val="center"/>
        <w:rPr>
          <w:b/>
          <w:lang w:eastAsia="ko-KR"/>
        </w:rPr>
      </w:pPr>
    </w:p>
    <w:p w14:paraId="69B3B8E4" w14:textId="1A52D664" w:rsidR="00B613E1" w:rsidRDefault="00E16583" w:rsidP="00495A61">
      <w:pPr>
        <w:jc w:val="center"/>
        <w:rPr>
          <w:b/>
          <w:bCs/>
          <w:caps/>
          <w:lang w:eastAsia="ko-KR"/>
        </w:rPr>
      </w:pPr>
      <w:bookmarkStart w:id="1" w:name="OLE_LINK5"/>
      <w:bookmarkStart w:id="2" w:name="OLE_LINK6"/>
      <w:r w:rsidRPr="00473B18">
        <w:rPr>
          <w:b/>
          <w:bCs/>
          <w:caps/>
        </w:rPr>
        <w:t xml:space="preserve">Reply </w:t>
      </w:r>
      <w:r w:rsidR="00B613E1" w:rsidRPr="00473B18">
        <w:rPr>
          <w:b/>
          <w:bCs/>
          <w:caps/>
        </w:rPr>
        <w:t xml:space="preserve">liaison statement to </w:t>
      </w:r>
      <w:r w:rsidR="00B613E1" w:rsidRPr="00473B18">
        <w:rPr>
          <w:b/>
          <w:bCs/>
          <w:caps/>
          <w:lang w:eastAsia="ko-KR"/>
        </w:rPr>
        <w:t>3GPP</w:t>
      </w:r>
      <w:r w:rsidR="00160855" w:rsidRPr="00473B18">
        <w:rPr>
          <w:b/>
          <w:bCs/>
          <w:caps/>
          <w:lang w:eastAsia="ko-KR"/>
        </w:rPr>
        <w:t xml:space="preserve"> RAN, 3GPP </w:t>
      </w:r>
      <w:proofErr w:type="gramStart"/>
      <w:r w:rsidR="00160855" w:rsidRPr="00473B18">
        <w:rPr>
          <w:b/>
          <w:bCs/>
          <w:caps/>
          <w:lang w:eastAsia="ko-KR"/>
        </w:rPr>
        <w:t>RAN4</w:t>
      </w:r>
      <w:proofErr w:type="gramEnd"/>
    </w:p>
    <w:p w14:paraId="76F779CA" w14:textId="77777777" w:rsidR="00FF4A17" w:rsidRPr="00473B18" w:rsidRDefault="00FF4A17" w:rsidP="00495A61">
      <w:pPr>
        <w:jc w:val="center"/>
        <w:rPr>
          <w:b/>
          <w:bCs/>
          <w:caps/>
          <w:lang w:eastAsia="ko-KR"/>
        </w:rPr>
      </w:pPr>
    </w:p>
    <w:p w14:paraId="2EC90056" w14:textId="77777777" w:rsidR="00B613E1" w:rsidRPr="00AC14A0"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330"/>
        <w:gridCol w:w="5915"/>
      </w:tblGrid>
      <w:tr w:rsidR="0025386D" w:rsidRPr="00AC14A0" w14:paraId="2302A4AC" w14:textId="77777777" w:rsidTr="0005575C">
        <w:tc>
          <w:tcPr>
            <w:tcW w:w="3330" w:type="dxa"/>
            <w:shd w:val="clear" w:color="auto" w:fill="auto"/>
          </w:tcPr>
          <w:p w14:paraId="701EA03B" w14:textId="77777777" w:rsidR="0025386D" w:rsidRPr="00AC14A0" w:rsidRDefault="0025386D" w:rsidP="0005575C">
            <w:pPr>
              <w:jc w:val="both"/>
              <w:rPr>
                <w:b/>
              </w:rPr>
            </w:pPr>
            <w:r w:rsidRPr="00AC14A0">
              <w:rPr>
                <w:b/>
              </w:rPr>
              <w:t>Title of the Liaison Statement:</w:t>
            </w:r>
          </w:p>
          <w:p w14:paraId="61F5F217" w14:textId="77777777" w:rsidR="0025386D" w:rsidRPr="00AC14A0" w:rsidRDefault="0025386D" w:rsidP="0005575C">
            <w:pPr>
              <w:jc w:val="both"/>
              <w:rPr>
                <w:b/>
              </w:rPr>
            </w:pPr>
          </w:p>
        </w:tc>
        <w:tc>
          <w:tcPr>
            <w:tcW w:w="5915" w:type="dxa"/>
            <w:shd w:val="clear" w:color="auto" w:fill="auto"/>
          </w:tcPr>
          <w:p w14:paraId="33554388" w14:textId="317A4865" w:rsidR="0025386D" w:rsidRPr="00AC14A0" w:rsidRDefault="0005575C" w:rsidP="0005575C">
            <w:pPr>
              <w:jc w:val="both"/>
            </w:pPr>
            <w:r w:rsidRPr="00AC14A0">
              <w:rPr>
                <w:bCs/>
              </w:rPr>
              <w:t xml:space="preserve">Frequency arrangements for </w:t>
            </w:r>
            <w:r>
              <w:rPr>
                <w:bCs/>
              </w:rPr>
              <w:t>IMT</w:t>
            </w:r>
            <w:r w:rsidRPr="00AC14A0">
              <w:rPr>
                <w:bCs/>
              </w:rPr>
              <w:t xml:space="preserve"> in the band </w:t>
            </w:r>
            <w:r w:rsidR="0025386D" w:rsidRPr="00AC14A0">
              <w:rPr>
                <w:rFonts w:eastAsia="SimSun"/>
                <w:bCs/>
                <w:caps/>
                <w:lang w:eastAsia="zh-CN"/>
              </w:rPr>
              <w:t>470</w:t>
            </w:r>
            <w:r w:rsidRPr="00AC14A0">
              <w:rPr>
                <w:bCs/>
              </w:rPr>
              <w:t xml:space="preserve">–703 </w:t>
            </w:r>
            <w:r>
              <w:rPr>
                <w:bCs/>
              </w:rPr>
              <w:t>MHz</w:t>
            </w:r>
          </w:p>
          <w:p w14:paraId="690C96D0" w14:textId="77777777" w:rsidR="0025386D" w:rsidRPr="00AC14A0" w:rsidRDefault="0025386D" w:rsidP="0005575C">
            <w:pPr>
              <w:jc w:val="both"/>
              <w:rPr>
                <w:b/>
              </w:rPr>
            </w:pPr>
          </w:p>
        </w:tc>
      </w:tr>
      <w:tr w:rsidR="0025386D" w:rsidRPr="00AC14A0" w14:paraId="278D49D2" w14:textId="77777777" w:rsidTr="0005575C">
        <w:tc>
          <w:tcPr>
            <w:tcW w:w="3330" w:type="dxa"/>
            <w:shd w:val="clear" w:color="auto" w:fill="auto"/>
          </w:tcPr>
          <w:p w14:paraId="37741EAC" w14:textId="77777777" w:rsidR="0025386D" w:rsidRPr="00AC14A0" w:rsidRDefault="0025386D" w:rsidP="00A67724">
            <w:pPr>
              <w:rPr>
                <w:b/>
              </w:rPr>
            </w:pPr>
            <w:r w:rsidRPr="00AC14A0">
              <w:rPr>
                <w:b/>
              </w:rPr>
              <w:t>Objective:</w:t>
            </w:r>
          </w:p>
          <w:p w14:paraId="7CC96B32" w14:textId="77777777" w:rsidR="0025386D" w:rsidRPr="00AC14A0" w:rsidRDefault="0025386D" w:rsidP="00A67724">
            <w:pPr>
              <w:rPr>
                <w:b/>
              </w:rPr>
            </w:pPr>
          </w:p>
        </w:tc>
        <w:tc>
          <w:tcPr>
            <w:tcW w:w="5915" w:type="dxa"/>
            <w:shd w:val="clear" w:color="auto" w:fill="auto"/>
          </w:tcPr>
          <w:p w14:paraId="56225EA4" w14:textId="7341BA62" w:rsidR="00711938" w:rsidRPr="00AC14A0" w:rsidRDefault="0025386D" w:rsidP="00A67724">
            <w:r w:rsidRPr="00AC14A0">
              <w:t xml:space="preserve">For </w:t>
            </w:r>
            <w:r w:rsidR="0005575C">
              <w:t>i</w:t>
            </w:r>
            <w:r w:rsidRPr="00AC14A0">
              <w:t>nformation</w:t>
            </w:r>
          </w:p>
          <w:p w14:paraId="7F958E9E" w14:textId="77777777" w:rsidR="0025386D" w:rsidRPr="00AC14A0" w:rsidRDefault="0025386D" w:rsidP="00A67724">
            <w:pPr>
              <w:rPr>
                <w:b/>
              </w:rPr>
            </w:pPr>
          </w:p>
        </w:tc>
      </w:tr>
      <w:tr w:rsidR="0025386D" w:rsidRPr="00AC14A0" w14:paraId="1DDFA933" w14:textId="77777777" w:rsidTr="0005575C">
        <w:tc>
          <w:tcPr>
            <w:tcW w:w="3330" w:type="dxa"/>
            <w:shd w:val="clear" w:color="auto" w:fill="auto"/>
          </w:tcPr>
          <w:p w14:paraId="7255D208" w14:textId="77777777" w:rsidR="0025386D" w:rsidRPr="00AC14A0" w:rsidRDefault="0025386D" w:rsidP="00A67724">
            <w:pPr>
              <w:rPr>
                <w:b/>
              </w:rPr>
            </w:pPr>
            <w:r w:rsidRPr="00AC14A0">
              <w:rPr>
                <w:b/>
              </w:rPr>
              <w:t>Origin:</w:t>
            </w:r>
          </w:p>
          <w:p w14:paraId="61676774" w14:textId="77777777" w:rsidR="0025386D" w:rsidRPr="00AC14A0" w:rsidRDefault="0025386D" w:rsidP="00A67724">
            <w:pPr>
              <w:rPr>
                <w:b/>
              </w:rPr>
            </w:pPr>
            <w:r w:rsidRPr="00AC14A0">
              <w:rPr>
                <w:b/>
              </w:rPr>
              <w:t xml:space="preserve"> </w:t>
            </w:r>
          </w:p>
        </w:tc>
        <w:tc>
          <w:tcPr>
            <w:tcW w:w="5915" w:type="dxa"/>
            <w:shd w:val="clear" w:color="auto" w:fill="auto"/>
          </w:tcPr>
          <w:p w14:paraId="56F8B25E" w14:textId="2D13E5C8" w:rsidR="0025386D" w:rsidRPr="00AC14A0" w:rsidRDefault="0025386D" w:rsidP="00A67724">
            <w:pPr>
              <w:rPr>
                <w:lang w:eastAsia="ko-KR"/>
              </w:rPr>
            </w:pPr>
            <w:r w:rsidRPr="00AC14A0">
              <w:rPr>
                <w:lang w:eastAsia="ko-KR"/>
              </w:rPr>
              <w:t>APT Wireless Group</w:t>
            </w:r>
            <w:r w:rsidR="00433EFA" w:rsidRPr="00AC14A0">
              <w:rPr>
                <w:lang w:eastAsia="ko-KR"/>
              </w:rPr>
              <w:t xml:space="preserve"> (AWG)</w:t>
            </w:r>
          </w:p>
        </w:tc>
      </w:tr>
      <w:tr w:rsidR="0025386D" w:rsidRPr="00AC14A0" w14:paraId="32809928" w14:textId="77777777" w:rsidTr="0005575C">
        <w:tc>
          <w:tcPr>
            <w:tcW w:w="3330" w:type="dxa"/>
            <w:shd w:val="clear" w:color="auto" w:fill="auto"/>
          </w:tcPr>
          <w:p w14:paraId="286AD655" w14:textId="77777777" w:rsidR="0025386D" w:rsidRPr="00AC14A0" w:rsidRDefault="0025386D" w:rsidP="00A67724">
            <w:pPr>
              <w:rPr>
                <w:b/>
              </w:rPr>
            </w:pPr>
            <w:r w:rsidRPr="00AC14A0">
              <w:rPr>
                <w:b/>
              </w:rPr>
              <w:t>Contact</w:t>
            </w:r>
            <w:r w:rsidRPr="00AC14A0">
              <w:rPr>
                <w:b/>
                <w:lang w:eastAsia="ko-KR"/>
              </w:rPr>
              <w:t>s</w:t>
            </w:r>
            <w:r w:rsidRPr="00AC14A0">
              <w:rPr>
                <w:b/>
              </w:rPr>
              <w:t>:</w:t>
            </w:r>
          </w:p>
          <w:p w14:paraId="25AD3553" w14:textId="77777777" w:rsidR="0025386D" w:rsidRPr="00AC14A0" w:rsidRDefault="0025386D" w:rsidP="00A67724">
            <w:pPr>
              <w:rPr>
                <w:b/>
              </w:rPr>
            </w:pPr>
          </w:p>
        </w:tc>
        <w:tc>
          <w:tcPr>
            <w:tcW w:w="5915" w:type="dxa"/>
            <w:shd w:val="clear" w:color="auto" w:fill="auto"/>
          </w:tcPr>
          <w:p w14:paraId="00E37EB5" w14:textId="78FDE336" w:rsidR="0025386D" w:rsidRPr="00AC14A0" w:rsidRDefault="00BA3C85" w:rsidP="00A67724">
            <w:pPr>
              <w:rPr>
                <w:spacing w:val="-8"/>
                <w:lang w:eastAsia="ko-KR"/>
              </w:rPr>
            </w:pPr>
            <w:r>
              <w:rPr>
                <w:spacing w:val="-8"/>
                <w:lang w:eastAsia="ko-KR"/>
              </w:rPr>
              <w:t>D</w:t>
            </w:r>
            <w:r w:rsidR="0025386D" w:rsidRPr="00AC14A0">
              <w:rPr>
                <w:spacing w:val="-8"/>
                <w:lang w:eastAsia="ko-KR"/>
              </w:rPr>
              <w:t xml:space="preserve">r. Le Van Tuan, Chair, AWG </w:t>
            </w:r>
          </w:p>
        </w:tc>
      </w:tr>
    </w:tbl>
    <w:p w14:paraId="0A805E3D" w14:textId="77777777" w:rsidR="00B613E1" w:rsidRPr="00AC14A0" w:rsidRDefault="00B613E1" w:rsidP="00B613E1">
      <w:pPr>
        <w:jc w:val="center"/>
        <w:rPr>
          <w:b/>
          <w:bCs/>
          <w:caps/>
        </w:rPr>
      </w:pPr>
    </w:p>
    <w:bookmarkEnd w:id="1"/>
    <w:bookmarkEnd w:id="2"/>
    <w:p w14:paraId="760ACEAC" w14:textId="77777777" w:rsidR="005D6BD0" w:rsidRDefault="005D6BD0" w:rsidP="00AC14A0">
      <w:pPr>
        <w:jc w:val="both"/>
      </w:pPr>
    </w:p>
    <w:p w14:paraId="15914DE5" w14:textId="783D0085" w:rsidR="009213BE" w:rsidRDefault="00FB0B3D" w:rsidP="0005575C">
      <w:pPr>
        <w:jc w:val="both"/>
      </w:pPr>
      <w:r w:rsidRPr="00AC14A0">
        <w:t>The AWG would like to thank 3GPP TSG RAN for its liaison statement (</w:t>
      </w:r>
      <w:r w:rsidR="00A633EF">
        <w:rPr>
          <w:rFonts w:cs="Arial"/>
          <w:iCs/>
        </w:rPr>
        <w:t>RP-230784</w:t>
      </w:r>
      <w:r w:rsidR="009213BE" w:rsidRPr="003C2BB1">
        <w:rPr>
          <w:lang w:val="en-AU"/>
        </w:rPr>
        <w:t xml:space="preserve">) </w:t>
      </w:r>
      <w:r w:rsidR="008A72F0" w:rsidRPr="003C2BB1">
        <w:rPr>
          <w:lang w:val="en-AU"/>
        </w:rPr>
        <w:t xml:space="preserve">on the </w:t>
      </w:r>
      <w:r w:rsidR="008A72F0" w:rsidRPr="005F5194">
        <w:t>Frequency Arrangements for IMT in the band 470 – 703</w:t>
      </w:r>
      <w:r w:rsidR="008A72F0">
        <w:t xml:space="preserve"> </w:t>
      </w:r>
      <w:proofErr w:type="spellStart"/>
      <w:r w:rsidR="008A72F0">
        <w:t>MHz.</w:t>
      </w:r>
      <w:proofErr w:type="spellEnd"/>
      <w:r w:rsidR="008A72F0">
        <w:t xml:space="preserve">  </w:t>
      </w:r>
    </w:p>
    <w:p w14:paraId="55E9E9C3" w14:textId="09B9C1B9" w:rsidR="009A408D" w:rsidRDefault="009A408D" w:rsidP="0005575C">
      <w:pPr>
        <w:jc w:val="both"/>
      </w:pPr>
    </w:p>
    <w:p w14:paraId="58E9EA91" w14:textId="1A9D63B4" w:rsidR="008A72F0" w:rsidRDefault="00A633EF" w:rsidP="0005575C">
      <w:pPr>
        <w:jc w:val="both"/>
      </w:pPr>
      <w:r w:rsidRPr="00E627A8">
        <w:rPr>
          <w:rFonts w:eastAsiaTheme="minorEastAsia"/>
          <w:lang w:eastAsia="zh-CN"/>
        </w:rPr>
        <w:t xml:space="preserve">The AWG </w:t>
      </w:r>
      <w:r>
        <w:rPr>
          <w:rFonts w:eastAsiaTheme="minorEastAsia"/>
          <w:lang w:eastAsia="zh-CN"/>
        </w:rPr>
        <w:t>is pleased to learn of the progress in standardization of the APT 600 MHz band, n105, in the 3GPP and would like to thank the 3GPP for the timely completion of the standardization.</w:t>
      </w:r>
    </w:p>
    <w:p w14:paraId="5EBBA0BF" w14:textId="77777777" w:rsidR="009A408D" w:rsidRDefault="009A408D" w:rsidP="00AC14A0">
      <w:pPr>
        <w:jc w:val="both"/>
      </w:pPr>
    </w:p>
    <w:p w14:paraId="0273C6DD" w14:textId="77777777" w:rsidR="00F30EFD" w:rsidRPr="004C759F" w:rsidRDefault="00F30EFD" w:rsidP="002C2A9E">
      <w:pPr>
        <w:ind w:rightChars="19" w:right="46"/>
        <w:rPr>
          <w:b/>
        </w:rPr>
      </w:pPr>
    </w:p>
    <w:p w14:paraId="6CD093FA" w14:textId="146933A2" w:rsidR="00DB5542" w:rsidRPr="008A72F0" w:rsidRDefault="007E17DB" w:rsidP="002C2A9E">
      <w:pPr>
        <w:ind w:rightChars="19" w:right="46"/>
        <w:rPr>
          <w:lang w:val="en-NZ" w:eastAsia="ko-KR"/>
        </w:rPr>
      </w:pPr>
      <w:r>
        <w:rPr>
          <w:b/>
          <w:lang w:val="en-NZ"/>
        </w:rPr>
        <w:t>D</w:t>
      </w:r>
      <w:r w:rsidR="00DB5542" w:rsidRPr="008A72F0">
        <w:rPr>
          <w:b/>
          <w:lang w:val="en-NZ"/>
        </w:rPr>
        <w:t>r. Le Van Tuan</w:t>
      </w:r>
    </w:p>
    <w:p w14:paraId="18C9D87B" w14:textId="3917D01F" w:rsidR="00DB5542" w:rsidRPr="00AC14A0" w:rsidRDefault="00DB5542" w:rsidP="002C2A9E">
      <w:pPr>
        <w:ind w:rightChars="19" w:right="46"/>
        <w:jc w:val="both"/>
        <w:rPr>
          <w:lang w:eastAsia="ko-KR"/>
        </w:rPr>
      </w:pPr>
      <w:r w:rsidRPr="00AC14A0">
        <w:rPr>
          <w:b/>
        </w:rPr>
        <w:t>Chair</w:t>
      </w:r>
    </w:p>
    <w:p w14:paraId="1282A780" w14:textId="77777777" w:rsidR="00711938" w:rsidRPr="00AC14A0" w:rsidRDefault="00DB5542" w:rsidP="002C2A9E">
      <w:pPr>
        <w:ind w:rightChars="19" w:right="46"/>
        <w:jc w:val="both"/>
        <w:rPr>
          <w:b/>
        </w:rPr>
      </w:pPr>
      <w:r w:rsidRPr="00AC14A0">
        <w:rPr>
          <w:b/>
        </w:rPr>
        <w:t>APT Wireless Group</w:t>
      </w:r>
    </w:p>
    <w:p w14:paraId="3960918C" w14:textId="1A35C56D" w:rsidR="0010592F" w:rsidRDefault="0010592F"/>
    <w:p w14:paraId="76B09389" w14:textId="77777777" w:rsidR="0040442A" w:rsidRPr="00603898" w:rsidRDefault="0040442A" w:rsidP="00603898"/>
    <w:p w14:paraId="70055613" w14:textId="3FAC17AD" w:rsidR="00603898" w:rsidRPr="00E57338" w:rsidRDefault="00603898" w:rsidP="00603898">
      <w:pPr>
        <w:rPr>
          <w:rFonts w:cs="Angsana New"/>
          <w:szCs w:val="30"/>
          <w:lang w:val="en-US" w:bidi="th-TH"/>
        </w:rPr>
      </w:pPr>
    </w:p>
    <w:sectPr w:rsidR="00603898" w:rsidRPr="00E57338" w:rsidSect="006B7E74">
      <w:headerReference w:type="default" r:id="rId9"/>
      <w:footerReference w:type="even" r:id="rId10"/>
      <w:footerReference w:type="default" r:id="rId11"/>
      <w:pgSz w:w="11909" w:h="16834"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38922" w14:textId="77777777" w:rsidR="0071123B" w:rsidRDefault="0071123B">
      <w:r>
        <w:separator/>
      </w:r>
    </w:p>
  </w:endnote>
  <w:endnote w:type="continuationSeparator" w:id="0">
    <w:p w14:paraId="7E0D8449" w14:textId="77777777" w:rsidR="0071123B" w:rsidRDefault="0071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Che">
    <w:altName w:val="Malgun Gothic"/>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3A5B" w14:textId="77777777" w:rsidR="00722FF3" w:rsidRDefault="00722FF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D08921" w14:textId="77777777" w:rsidR="00722FF3" w:rsidRDefault="00722FF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0B3E0" w14:textId="31B0EB7A" w:rsidR="00722FF3" w:rsidRDefault="00722FF3" w:rsidP="003771CA">
    <w:pPr>
      <w:pStyle w:val="Footer"/>
      <w:ind w:right="360"/>
      <w:rPr>
        <w:rStyle w:val="PageNumber"/>
      </w:rPr>
    </w:pPr>
    <w:r w:rsidRPr="0022566B">
      <w:rPr>
        <w:rFonts w:hint="eastAsia"/>
        <w:lang w:eastAsia="ko-KR"/>
      </w:rPr>
      <w:t>A</w:t>
    </w:r>
    <w:r w:rsidRPr="0022566B">
      <w:rPr>
        <w:lang w:eastAsia="ko-KR"/>
      </w:rPr>
      <w:t>WG</w:t>
    </w:r>
    <w:r w:rsidRPr="0022566B">
      <w:rPr>
        <w:rFonts w:hint="eastAsia"/>
        <w:lang w:eastAsia="ko-KR"/>
      </w:rPr>
      <w:t>-</w:t>
    </w:r>
    <w:r w:rsidRPr="0022566B">
      <w:rPr>
        <w:lang w:eastAsia="ko-KR"/>
      </w:rPr>
      <w:t>2</w:t>
    </w:r>
    <w:r>
      <w:rPr>
        <w:lang w:eastAsia="ko-KR"/>
      </w:rPr>
      <w:t>9</w:t>
    </w:r>
    <w:r w:rsidRPr="0022566B">
      <w:rPr>
        <w:rFonts w:hint="eastAsia"/>
        <w:lang w:eastAsia="ko-KR"/>
      </w:rPr>
      <w:t>/</w:t>
    </w:r>
    <w:r w:rsidR="00FB545D">
      <w:rPr>
        <w:lang w:eastAsia="ko-KR"/>
      </w:rPr>
      <w:t>OUT-</w:t>
    </w:r>
    <w:r w:rsidR="00433EFA">
      <w:rPr>
        <w:lang w:eastAsia="ko-KR"/>
      </w:rPr>
      <w:t>02</w:t>
    </w: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Pr>
        <w:rStyle w:val="PageNumber"/>
        <w:noProof/>
      </w:rPr>
      <w:t>7</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Pr>
        <w:rStyle w:val="PageNumber"/>
        <w:noProof/>
      </w:rPr>
      <w:t>7</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56913" w14:textId="77777777" w:rsidR="0071123B" w:rsidRDefault="0071123B">
      <w:r>
        <w:separator/>
      </w:r>
    </w:p>
  </w:footnote>
  <w:footnote w:type="continuationSeparator" w:id="0">
    <w:p w14:paraId="0472CA2B" w14:textId="77777777" w:rsidR="0071123B" w:rsidRDefault="0071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7D2A" w14:textId="77777777" w:rsidR="00722FF3" w:rsidRDefault="00722FF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00F4075"/>
    <w:multiLevelType w:val="hybridMultilevel"/>
    <w:tmpl w:val="62F6CC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012090A"/>
    <w:multiLevelType w:val="hybridMultilevel"/>
    <w:tmpl w:val="38A0C49A"/>
    <w:lvl w:ilvl="0" w:tplc="053E63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67564"/>
    <w:multiLevelType w:val="multilevel"/>
    <w:tmpl w:val="9AD688D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4"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5" w15:restartNumberingAfterBreak="0">
    <w:nsid w:val="337834D3"/>
    <w:multiLevelType w:val="hybridMultilevel"/>
    <w:tmpl w:val="7568B68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6"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3380CF2"/>
    <w:multiLevelType w:val="hybridMultilevel"/>
    <w:tmpl w:val="0ECADDEC"/>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20" w15:restartNumberingAfterBreak="0">
    <w:nsid w:val="44E4137C"/>
    <w:multiLevelType w:val="multilevel"/>
    <w:tmpl w:val="39E42A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52C4D"/>
    <w:multiLevelType w:val="multilevel"/>
    <w:tmpl w:val="71043CD4"/>
    <w:lvl w:ilvl="0">
      <w:start w:val="5"/>
      <w:numFmt w:val="decimal"/>
      <w:lvlText w:val="%1"/>
      <w:lvlJc w:val="left"/>
      <w:pPr>
        <w:ind w:left="108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EC10A7"/>
    <w:multiLevelType w:val="hybridMultilevel"/>
    <w:tmpl w:val="23C0C1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51C361A8"/>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895D82"/>
    <w:multiLevelType w:val="hybridMultilevel"/>
    <w:tmpl w:val="B340432E"/>
    <w:lvl w:ilvl="0" w:tplc="58E6DF58">
      <w:start w:val="1"/>
      <w:numFmt w:val="bullet"/>
      <w:lvlText w:val="•"/>
      <w:lvlJc w:val="left"/>
      <w:pPr>
        <w:ind w:left="720" w:hanging="720"/>
      </w:pPr>
      <w:rPr>
        <w:rFonts w:ascii="Times New Roman" w:eastAsia="BatangCh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5E2C04"/>
    <w:multiLevelType w:val="hybridMultilevel"/>
    <w:tmpl w:val="7C821F6C"/>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0"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15:restartNumberingAfterBreak="0">
    <w:nsid w:val="68793543"/>
    <w:multiLevelType w:val="multilevel"/>
    <w:tmpl w:val="EF701D9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B51F1D"/>
    <w:multiLevelType w:val="hybridMultilevel"/>
    <w:tmpl w:val="86CE1F6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674065705">
    <w:abstractNumId w:val="16"/>
  </w:num>
  <w:num w:numId="2" w16cid:durableId="1151171374">
    <w:abstractNumId w:val="12"/>
  </w:num>
  <w:num w:numId="3" w16cid:durableId="1227642432">
    <w:abstractNumId w:val="11"/>
  </w:num>
  <w:num w:numId="4" w16cid:durableId="483007479">
    <w:abstractNumId w:val="34"/>
  </w:num>
  <w:num w:numId="5" w16cid:durableId="406537072">
    <w:abstractNumId w:val="14"/>
  </w:num>
  <w:num w:numId="6" w16cid:durableId="184292754">
    <w:abstractNumId w:val="17"/>
  </w:num>
  <w:num w:numId="7" w16cid:durableId="237911709">
    <w:abstractNumId w:val="8"/>
  </w:num>
  <w:num w:numId="8" w16cid:durableId="976762333">
    <w:abstractNumId w:val="3"/>
  </w:num>
  <w:num w:numId="9" w16cid:durableId="1395664149">
    <w:abstractNumId w:val="13"/>
  </w:num>
  <w:num w:numId="10" w16cid:durableId="761224997">
    <w:abstractNumId w:val="19"/>
  </w:num>
  <w:num w:numId="11" w16cid:durableId="1938633574">
    <w:abstractNumId w:val="0"/>
  </w:num>
  <w:num w:numId="12" w16cid:durableId="747073649">
    <w:abstractNumId w:val="27"/>
  </w:num>
  <w:num w:numId="13" w16cid:durableId="1622297253">
    <w:abstractNumId w:val="30"/>
  </w:num>
  <w:num w:numId="14" w16cid:durableId="789781151">
    <w:abstractNumId w:val="7"/>
  </w:num>
  <w:num w:numId="15" w16cid:durableId="1434398852">
    <w:abstractNumId w:val="28"/>
  </w:num>
  <w:num w:numId="16" w16cid:durableId="1127816963">
    <w:abstractNumId w:val="1"/>
  </w:num>
  <w:num w:numId="17" w16cid:durableId="1583029747">
    <w:abstractNumId w:val="6"/>
  </w:num>
  <w:num w:numId="18" w16cid:durableId="238248597">
    <w:abstractNumId w:val="33"/>
  </w:num>
  <w:num w:numId="19" w16cid:durableId="627779762">
    <w:abstractNumId w:val="35"/>
  </w:num>
  <w:num w:numId="20" w16cid:durableId="1306159046">
    <w:abstractNumId w:val="26"/>
  </w:num>
  <w:num w:numId="21" w16cid:durableId="1635941750">
    <w:abstractNumId w:val="2"/>
  </w:num>
  <w:num w:numId="22" w16cid:durableId="985207160">
    <w:abstractNumId w:val="5"/>
  </w:num>
  <w:num w:numId="23" w16cid:durableId="197623494">
    <w:abstractNumId w:val="29"/>
  </w:num>
  <w:num w:numId="24" w16cid:durableId="827748876">
    <w:abstractNumId w:val="15"/>
  </w:num>
  <w:num w:numId="25" w16cid:durableId="2120681756">
    <w:abstractNumId w:val="4"/>
  </w:num>
  <w:num w:numId="26" w16cid:durableId="1535970392">
    <w:abstractNumId w:val="23"/>
  </w:num>
  <w:num w:numId="27" w16cid:durableId="1371682356">
    <w:abstractNumId w:val="24"/>
  </w:num>
  <w:num w:numId="28" w16cid:durableId="147595433">
    <w:abstractNumId w:val="20"/>
  </w:num>
  <w:num w:numId="29" w16cid:durableId="1854105661">
    <w:abstractNumId w:val="31"/>
  </w:num>
  <w:num w:numId="30" w16cid:durableId="941301349">
    <w:abstractNumId w:val="21"/>
  </w:num>
  <w:num w:numId="31" w16cid:durableId="454325970">
    <w:abstractNumId w:val="10"/>
  </w:num>
  <w:num w:numId="32" w16cid:durableId="1384987746">
    <w:abstractNumId w:val="18"/>
  </w:num>
  <w:num w:numId="33" w16cid:durableId="1587377122">
    <w:abstractNumId w:val="32"/>
  </w:num>
  <w:num w:numId="34" w16cid:durableId="1852137827">
    <w:abstractNumId w:val="9"/>
  </w:num>
  <w:num w:numId="35" w16cid:durableId="532765613">
    <w:abstractNumId w:val="22"/>
  </w:num>
  <w:num w:numId="36" w16cid:durableId="18751462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4096" w:nlCheck="1" w:checkStyle="0"/>
  <w:activeWritingStyle w:appName="MSWord" w:lang="en-NZ"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1BBB"/>
    <w:rsid w:val="00011D25"/>
    <w:rsid w:val="00032A21"/>
    <w:rsid w:val="0003595B"/>
    <w:rsid w:val="00046B93"/>
    <w:rsid w:val="00050E30"/>
    <w:rsid w:val="000511BF"/>
    <w:rsid w:val="000513F7"/>
    <w:rsid w:val="0005575C"/>
    <w:rsid w:val="00060129"/>
    <w:rsid w:val="00061ECF"/>
    <w:rsid w:val="00084809"/>
    <w:rsid w:val="00092531"/>
    <w:rsid w:val="00094F48"/>
    <w:rsid w:val="000962FD"/>
    <w:rsid w:val="000A4256"/>
    <w:rsid w:val="000A5F07"/>
    <w:rsid w:val="000A6769"/>
    <w:rsid w:val="000A7946"/>
    <w:rsid w:val="000D06FA"/>
    <w:rsid w:val="000D56DB"/>
    <w:rsid w:val="000E1C07"/>
    <w:rsid w:val="000E22A8"/>
    <w:rsid w:val="000E417E"/>
    <w:rsid w:val="000E4432"/>
    <w:rsid w:val="000F0403"/>
    <w:rsid w:val="000F5540"/>
    <w:rsid w:val="000F7FD6"/>
    <w:rsid w:val="0010592F"/>
    <w:rsid w:val="00107E89"/>
    <w:rsid w:val="00120159"/>
    <w:rsid w:val="001327FC"/>
    <w:rsid w:val="00154FDF"/>
    <w:rsid w:val="0015505B"/>
    <w:rsid w:val="00160855"/>
    <w:rsid w:val="001624C9"/>
    <w:rsid w:val="0017295D"/>
    <w:rsid w:val="0018079A"/>
    <w:rsid w:val="00181DC5"/>
    <w:rsid w:val="00185B6C"/>
    <w:rsid w:val="00191216"/>
    <w:rsid w:val="00193D7C"/>
    <w:rsid w:val="00193FE2"/>
    <w:rsid w:val="00196568"/>
    <w:rsid w:val="001A3061"/>
    <w:rsid w:val="001B18C2"/>
    <w:rsid w:val="001B2D9C"/>
    <w:rsid w:val="001B553D"/>
    <w:rsid w:val="001D5D10"/>
    <w:rsid w:val="001D5D7E"/>
    <w:rsid w:val="00214810"/>
    <w:rsid w:val="00221AE7"/>
    <w:rsid w:val="00222956"/>
    <w:rsid w:val="0022566B"/>
    <w:rsid w:val="002309C7"/>
    <w:rsid w:val="002375D9"/>
    <w:rsid w:val="002458F8"/>
    <w:rsid w:val="002508BE"/>
    <w:rsid w:val="0025386D"/>
    <w:rsid w:val="00254A1B"/>
    <w:rsid w:val="00256856"/>
    <w:rsid w:val="00262EAB"/>
    <w:rsid w:val="002673C4"/>
    <w:rsid w:val="00267D63"/>
    <w:rsid w:val="00270FBA"/>
    <w:rsid w:val="00273CED"/>
    <w:rsid w:val="00277EE1"/>
    <w:rsid w:val="0028454D"/>
    <w:rsid w:val="002856B8"/>
    <w:rsid w:val="00286CFD"/>
    <w:rsid w:val="00291EEA"/>
    <w:rsid w:val="00292405"/>
    <w:rsid w:val="002926D4"/>
    <w:rsid w:val="002A03F9"/>
    <w:rsid w:val="002A4303"/>
    <w:rsid w:val="002B16D9"/>
    <w:rsid w:val="002B2757"/>
    <w:rsid w:val="002B2E71"/>
    <w:rsid w:val="002B796A"/>
    <w:rsid w:val="002C07DA"/>
    <w:rsid w:val="002C2A37"/>
    <w:rsid w:val="002C2A9E"/>
    <w:rsid w:val="002C423A"/>
    <w:rsid w:val="002C51A2"/>
    <w:rsid w:val="002C51C8"/>
    <w:rsid w:val="002C7EA9"/>
    <w:rsid w:val="002D2C6C"/>
    <w:rsid w:val="002E4417"/>
    <w:rsid w:val="002E70C4"/>
    <w:rsid w:val="002F2C66"/>
    <w:rsid w:val="00300AE1"/>
    <w:rsid w:val="0030494E"/>
    <w:rsid w:val="00311404"/>
    <w:rsid w:val="00323843"/>
    <w:rsid w:val="00331AE7"/>
    <w:rsid w:val="00333663"/>
    <w:rsid w:val="003578AB"/>
    <w:rsid w:val="00357A1C"/>
    <w:rsid w:val="00374987"/>
    <w:rsid w:val="003768F2"/>
    <w:rsid w:val="003771CA"/>
    <w:rsid w:val="00384542"/>
    <w:rsid w:val="00384E15"/>
    <w:rsid w:val="0039124D"/>
    <w:rsid w:val="0039469C"/>
    <w:rsid w:val="003A232C"/>
    <w:rsid w:val="003B080E"/>
    <w:rsid w:val="003B0903"/>
    <w:rsid w:val="003B3CFB"/>
    <w:rsid w:val="003B622B"/>
    <w:rsid w:val="003B6263"/>
    <w:rsid w:val="003B6E54"/>
    <w:rsid w:val="003C1862"/>
    <w:rsid w:val="003C1FB4"/>
    <w:rsid w:val="003C2BB1"/>
    <w:rsid w:val="003C64A7"/>
    <w:rsid w:val="003D26BF"/>
    <w:rsid w:val="003D3FDA"/>
    <w:rsid w:val="003D4768"/>
    <w:rsid w:val="003E3174"/>
    <w:rsid w:val="003E3D05"/>
    <w:rsid w:val="003F2317"/>
    <w:rsid w:val="003F5BA8"/>
    <w:rsid w:val="0040442A"/>
    <w:rsid w:val="004129F8"/>
    <w:rsid w:val="00420822"/>
    <w:rsid w:val="00432BD2"/>
    <w:rsid w:val="00433EFA"/>
    <w:rsid w:val="00433FC9"/>
    <w:rsid w:val="00440E7C"/>
    <w:rsid w:val="00441D19"/>
    <w:rsid w:val="00441E1B"/>
    <w:rsid w:val="00450124"/>
    <w:rsid w:val="0045458F"/>
    <w:rsid w:val="00454F49"/>
    <w:rsid w:val="0045788D"/>
    <w:rsid w:val="00462ECA"/>
    <w:rsid w:val="0046703A"/>
    <w:rsid w:val="0047285A"/>
    <w:rsid w:val="00473B18"/>
    <w:rsid w:val="004835F4"/>
    <w:rsid w:val="00484287"/>
    <w:rsid w:val="00486F61"/>
    <w:rsid w:val="00491550"/>
    <w:rsid w:val="00495A61"/>
    <w:rsid w:val="004A23E1"/>
    <w:rsid w:val="004B012B"/>
    <w:rsid w:val="004B76ED"/>
    <w:rsid w:val="004C30F4"/>
    <w:rsid w:val="004C759F"/>
    <w:rsid w:val="004E2C64"/>
    <w:rsid w:val="004E74F5"/>
    <w:rsid w:val="004F050A"/>
    <w:rsid w:val="004F085A"/>
    <w:rsid w:val="00522141"/>
    <w:rsid w:val="005228C6"/>
    <w:rsid w:val="00530E8C"/>
    <w:rsid w:val="00535652"/>
    <w:rsid w:val="005366AD"/>
    <w:rsid w:val="005428C6"/>
    <w:rsid w:val="00545CF7"/>
    <w:rsid w:val="00551B76"/>
    <w:rsid w:val="00555AFD"/>
    <w:rsid w:val="0055749E"/>
    <w:rsid w:val="00564549"/>
    <w:rsid w:val="00565A89"/>
    <w:rsid w:val="00567EBD"/>
    <w:rsid w:val="00573710"/>
    <w:rsid w:val="005740F8"/>
    <w:rsid w:val="00581025"/>
    <w:rsid w:val="00584FA6"/>
    <w:rsid w:val="005857AC"/>
    <w:rsid w:val="00587875"/>
    <w:rsid w:val="00590E93"/>
    <w:rsid w:val="005941FD"/>
    <w:rsid w:val="005A020A"/>
    <w:rsid w:val="005A33DF"/>
    <w:rsid w:val="005A41EB"/>
    <w:rsid w:val="005B25EB"/>
    <w:rsid w:val="005C5340"/>
    <w:rsid w:val="005C6D76"/>
    <w:rsid w:val="005C7E76"/>
    <w:rsid w:val="005D6BD0"/>
    <w:rsid w:val="005E2D1E"/>
    <w:rsid w:val="005E67AB"/>
    <w:rsid w:val="005E7F81"/>
    <w:rsid w:val="005F06B9"/>
    <w:rsid w:val="005F1771"/>
    <w:rsid w:val="005F7E6B"/>
    <w:rsid w:val="00603019"/>
    <w:rsid w:val="00603898"/>
    <w:rsid w:val="00607E2B"/>
    <w:rsid w:val="006132AE"/>
    <w:rsid w:val="00614171"/>
    <w:rsid w:val="006147B8"/>
    <w:rsid w:val="00620E4B"/>
    <w:rsid w:val="00622142"/>
    <w:rsid w:val="00627E64"/>
    <w:rsid w:val="0063062B"/>
    <w:rsid w:val="006358B8"/>
    <w:rsid w:val="00636AEC"/>
    <w:rsid w:val="00645485"/>
    <w:rsid w:val="00655A89"/>
    <w:rsid w:val="00655C06"/>
    <w:rsid w:val="00667229"/>
    <w:rsid w:val="00667FE1"/>
    <w:rsid w:val="0067040A"/>
    <w:rsid w:val="00681D49"/>
    <w:rsid w:val="0068234E"/>
    <w:rsid w:val="00682BE5"/>
    <w:rsid w:val="0069626D"/>
    <w:rsid w:val="006A03A5"/>
    <w:rsid w:val="006A056E"/>
    <w:rsid w:val="006A2851"/>
    <w:rsid w:val="006A2943"/>
    <w:rsid w:val="006B261A"/>
    <w:rsid w:val="006B2994"/>
    <w:rsid w:val="006B39A8"/>
    <w:rsid w:val="006B3E7C"/>
    <w:rsid w:val="006B4BB5"/>
    <w:rsid w:val="006B7E74"/>
    <w:rsid w:val="006C71EB"/>
    <w:rsid w:val="006C7574"/>
    <w:rsid w:val="006D0727"/>
    <w:rsid w:val="006D14DD"/>
    <w:rsid w:val="006D1A36"/>
    <w:rsid w:val="006D5A71"/>
    <w:rsid w:val="006D63B6"/>
    <w:rsid w:val="006E0498"/>
    <w:rsid w:val="006E4552"/>
    <w:rsid w:val="006E4FB3"/>
    <w:rsid w:val="006E6ACB"/>
    <w:rsid w:val="006E756D"/>
    <w:rsid w:val="006F1832"/>
    <w:rsid w:val="00703C78"/>
    <w:rsid w:val="00707643"/>
    <w:rsid w:val="0071123B"/>
    <w:rsid w:val="00711938"/>
    <w:rsid w:val="00717E06"/>
    <w:rsid w:val="00717E4E"/>
    <w:rsid w:val="00722FF3"/>
    <w:rsid w:val="007242F5"/>
    <w:rsid w:val="00732861"/>
    <w:rsid w:val="007360DA"/>
    <w:rsid w:val="0074190C"/>
    <w:rsid w:val="0074340F"/>
    <w:rsid w:val="0074608D"/>
    <w:rsid w:val="00754946"/>
    <w:rsid w:val="00762576"/>
    <w:rsid w:val="007710D8"/>
    <w:rsid w:val="0077178D"/>
    <w:rsid w:val="0077224D"/>
    <w:rsid w:val="00772425"/>
    <w:rsid w:val="0077737F"/>
    <w:rsid w:val="007806CF"/>
    <w:rsid w:val="00782417"/>
    <w:rsid w:val="00787565"/>
    <w:rsid w:val="00787E00"/>
    <w:rsid w:val="00794332"/>
    <w:rsid w:val="007959C6"/>
    <w:rsid w:val="007A0253"/>
    <w:rsid w:val="007A2FB0"/>
    <w:rsid w:val="007A3C2B"/>
    <w:rsid w:val="007A76FB"/>
    <w:rsid w:val="007B378A"/>
    <w:rsid w:val="007C6332"/>
    <w:rsid w:val="007C79BC"/>
    <w:rsid w:val="007D05F2"/>
    <w:rsid w:val="007D39F7"/>
    <w:rsid w:val="007D71F0"/>
    <w:rsid w:val="007E0F63"/>
    <w:rsid w:val="007E17DB"/>
    <w:rsid w:val="007E6C90"/>
    <w:rsid w:val="007F7740"/>
    <w:rsid w:val="00804C91"/>
    <w:rsid w:val="0080570B"/>
    <w:rsid w:val="00806FC8"/>
    <w:rsid w:val="00814744"/>
    <w:rsid w:val="008148E1"/>
    <w:rsid w:val="0081719F"/>
    <w:rsid w:val="00822FBF"/>
    <w:rsid w:val="00823FBD"/>
    <w:rsid w:val="008345D1"/>
    <w:rsid w:val="008346B6"/>
    <w:rsid w:val="008369C2"/>
    <w:rsid w:val="00837E0A"/>
    <w:rsid w:val="008607D6"/>
    <w:rsid w:val="0086390A"/>
    <w:rsid w:val="008648D4"/>
    <w:rsid w:val="00865017"/>
    <w:rsid w:val="00867A3C"/>
    <w:rsid w:val="008706B3"/>
    <w:rsid w:val="00871280"/>
    <w:rsid w:val="00874E18"/>
    <w:rsid w:val="00875B63"/>
    <w:rsid w:val="0088109B"/>
    <w:rsid w:val="008815D7"/>
    <w:rsid w:val="00881770"/>
    <w:rsid w:val="008819A7"/>
    <w:rsid w:val="00883DFB"/>
    <w:rsid w:val="00884E7B"/>
    <w:rsid w:val="00894BC7"/>
    <w:rsid w:val="00895888"/>
    <w:rsid w:val="008A0204"/>
    <w:rsid w:val="008A72F0"/>
    <w:rsid w:val="008B12B9"/>
    <w:rsid w:val="008B3822"/>
    <w:rsid w:val="008B60D0"/>
    <w:rsid w:val="008B765C"/>
    <w:rsid w:val="008D0E09"/>
    <w:rsid w:val="008E21CA"/>
    <w:rsid w:val="008E5B1E"/>
    <w:rsid w:val="008F0AA2"/>
    <w:rsid w:val="008F41B2"/>
    <w:rsid w:val="0090471F"/>
    <w:rsid w:val="00906EB0"/>
    <w:rsid w:val="00907EEF"/>
    <w:rsid w:val="00911160"/>
    <w:rsid w:val="009145BB"/>
    <w:rsid w:val="00917B93"/>
    <w:rsid w:val="0092063F"/>
    <w:rsid w:val="009210C2"/>
    <w:rsid w:val="009213BE"/>
    <w:rsid w:val="00922A59"/>
    <w:rsid w:val="00923703"/>
    <w:rsid w:val="009361DF"/>
    <w:rsid w:val="00937E20"/>
    <w:rsid w:val="00942C5B"/>
    <w:rsid w:val="0094782C"/>
    <w:rsid w:val="009607FD"/>
    <w:rsid w:val="0096677A"/>
    <w:rsid w:val="00972748"/>
    <w:rsid w:val="0097693B"/>
    <w:rsid w:val="00980F62"/>
    <w:rsid w:val="009857C5"/>
    <w:rsid w:val="009A06BF"/>
    <w:rsid w:val="009A408D"/>
    <w:rsid w:val="009A4783"/>
    <w:rsid w:val="009A4A6D"/>
    <w:rsid w:val="009B4953"/>
    <w:rsid w:val="009C3A88"/>
    <w:rsid w:val="009D4FED"/>
    <w:rsid w:val="009E2E10"/>
    <w:rsid w:val="009F1B9E"/>
    <w:rsid w:val="009F7793"/>
    <w:rsid w:val="00A24CEA"/>
    <w:rsid w:val="00A331AD"/>
    <w:rsid w:val="00A34314"/>
    <w:rsid w:val="00A438A8"/>
    <w:rsid w:val="00A44BFA"/>
    <w:rsid w:val="00A450EF"/>
    <w:rsid w:val="00A529A3"/>
    <w:rsid w:val="00A53045"/>
    <w:rsid w:val="00A548EF"/>
    <w:rsid w:val="00A633EF"/>
    <w:rsid w:val="00A63715"/>
    <w:rsid w:val="00A67724"/>
    <w:rsid w:val="00A7295E"/>
    <w:rsid w:val="00A84CA5"/>
    <w:rsid w:val="00A87C73"/>
    <w:rsid w:val="00A948CF"/>
    <w:rsid w:val="00A954D3"/>
    <w:rsid w:val="00AA0FDF"/>
    <w:rsid w:val="00AA2236"/>
    <w:rsid w:val="00AA41DB"/>
    <w:rsid w:val="00AA474C"/>
    <w:rsid w:val="00AB032C"/>
    <w:rsid w:val="00AC04D9"/>
    <w:rsid w:val="00AC14A0"/>
    <w:rsid w:val="00AC1DF0"/>
    <w:rsid w:val="00AC62C6"/>
    <w:rsid w:val="00AD0BE9"/>
    <w:rsid w:val="00AD51CE"/>
    <w:rsid w:val="00AD7E5F"/>
    <w:rsid w:val="00AE41A0"/>
    <w:rsid w:val="00AE739F"/>
    <w:rsid w:val="00AF1B26"/>
    <w:rsid w:val="00AF236A"/>
    <w:rsid w:val="00B04747"/>
    <w:rsid w:val="00B06B45"/>
    <w:rsid w:val="00B16091"/>
    <w:rsid w:val="00B16814"/>
    <w:rsid w:val="00B16918"/>
    <w:rsid w:val="00B20E3B"/>
    <w:rsid w:val="00B2328E"/>
    <w:rsid w:val="00B25D6A"/>
    <w:rsid w:val="00B263B3"/>
    <w:rsid w:val="00B30C81"/>
    <w:rsid w:val="00B374F5"/>
    <w:rsid w:val="00B3780D"/>
    <w:rsid w:val="00B448F4"/>
    <w:rsid w:val="00B44B4C"/>
    <w:rsid w:val="00B5253F"/>
    <w:rsid w:val="00B52595"/>
    <w:rsid w:val="00B57E44"/>
    <w:rsid w:val="00B613E1"/>
    <w:rsid w:val="00B6695F"/>
    <w:rsid w:val="00B670EA"/>
    <w:rsid w:val="00B77129"/>
    <w:rsid w:val="00B83C7B"/>
    <w:rsid w:val="00B85DFD"/>
    <w:rsid w:val="00B97124"/>
    <w:rsid w:val="00B97E76"/>
    <w:rsid w:val="00BA3C85"/>
    <w:rsid w:val="00BB4D83"/>
    <w:rsid w:val="00BD0595"/>
    <w:rsid w:val="00BE0E0D"/>
    <w:rsid w:val="00BF5265"/>
    <w:rsid w:val="00BF663E"/>
    <w:rsid w:val="00C01309"/>
    <w:rsid w:val="00C0280A"/>
    <w:rsid w:val="00C15633"/>
    <w:rsid w:val="00C30754"/>
    <w:rsid w:val="00C31024"/>
    <w:rsid w:val="00C331F6"/>
    <w:rsid w:val="00C357AD"/>
    <w:rsid w:val="00C358E4"/>
    <w:rsid w:val="00C35CEF"/>
    <w:rsid w:val="00C42835"/>
    <w:rsid w:val="00C460F4"/>
    <w:rsid w:val="00C524F6"/>
    <w:rsid w:val="00C52C31"/>
    <w:rsid w:val="00C57AB4"/>
    <w:rsid w:val="00C60D57"/>
    <w:rsid w:val="00C712BB"/>
    <w:rsid w:val="00C744D3"/>
    <w:rsid w:val="00C81FE9"/>
    <w:rsid w:val="00C93372"/>
    <w:rsid w:val="00C963CB"/>
    <w:rsid w:val="00CA1626"/>
    <w:rsid w:val="00CB30EE"/>
    <w:rsid w:val="00CB6F42"/>
    <w:rsid w:val="00CC1DE7"/>
    <w:rsid w:val="00CC2944"/>
    <w:rsid w:val="00CD5431"/>
    <w:rsid w:val="00CD75B4"/>
    <w:rsid w:val="00CE1097"/>
    <w:rsid w:val="00CE6FE8"/>
    <w:rsid w:val="00CE74EB"/>
    <w:rsid w:val="00CE7AC9"/>
    <w:rsid w:val="00CF1669"/>
    <w:rsid w:val="00CF1B6B"/>
    <w:rsid w:val="00CF2491"/>
    <w:rsid w:val="00CF47B1"/>
    <w:rsid w:val="00CF4FC0"/>
    <w:rsid w:val="00D076CF"/>
    <w:rsid w:val="00D11090"/>
    <w:rsid w:val="00D14A40"/>
    <w:rsid w:val="00D308B0"/>
    <w:rsid w:val="00D3254C"/>
    <w:rsid w:val="00D368D1"/>
    <w:rsid w:val="00D37216"/>
    <w:rsid w:val="00D42D94"/>
    <w:rsid w:val="00D57772"/>
    <w:rsid w:val="00D62BA6"/>
    <w:rsid w:val="00D65FF5"/>
    <w:rsid w:val="00D70CBE"/>
    <w:rsid w:val="00D75A4D"/>
    <w:rsid w:val="00D75BFF"/>
    <w:rsid w:val="00D8478B"/>
    <w:rsid w:val="00D86151"/>
    <w:rsid w:val="00D93045"/>
    <w:rsid w:val="00D95105"/>
    <w:rsid w:val="00DA242B"/>
    <w:rsid w:val="00DA7595"/>
    <w:rsid w:val="00DB0A68"/>
    <w:rsid w:val="00DB25B9"/>
    <w:rsid w:val="00DB5542"/>
    <w:rsid w:val="00DC4251"/>
    <w:rsid w:val="00DC43A3"/>
    <w:rsid w:val="00DC4C5D"/>
    <w:rsid w:val="00DC79B8"/>
    <w:rsid w:val="00DD0802"/>
    <w:rsid w:val="00DD0ADE"/>
    <w:rsid w:val="00DD13CE"/>
    <w:rsid w:val="00DD68FC"/>
    <w:rsid w:val="00DE3E4C"/>
    <w:rsid w:val="00DE4D0D"/>
    <w:rsid w:val="00DE5D13"/>
    <w:rsid w:val="00DE6D64"/>
    <w:rsid w:val="00DE7B94"/>
    <w:rsid w:val="00DF148D"/>
    <w:rsid w:val="00DF1FFE"/>
    <w:rsid w:val="00DF2DBF"/>
    <w:rsid w:val="00E035A1"/>
    <w:rsid w:val="00E03C86"/>
    <w:rsid w:val="00E07EBB"/>
    <w:rsid w:val="00E11C30"/>
    <w:rsid w:val="00E11CD0"/>
    <w:rsid w:val="00E13D91"/>
    <w:rsid w:val="00E16583"/>
    <w:rsid w:val="00E2381C"/>
    <w:rsid w:val="00E2664C"/>
    <w:rsid w:val="00E43138"/>
    <w:rsid w:val="00E4347E"/>
    <w:rsid w:val="00E50DD0"/>
    <w:rsid w:val="00E52E24"/>
    <w:rsid w:val="00E53D76"/>
    <w:rsid w:val="00E57338"/>
    <w:rsid w:val="00E62621"/>
    <w:rsid w:val="00E674D3"/>
    <w:rsid w:val="00E748CB"/>
    <w:rsid w:val="00E758DC"/>
    <w:rsid w:val="00E77504"/>
    <w:rsid w:val="00E77880"/>
    <w:rsid w:val="00E96CB4"/>
    <w:rsid w:val="00EA2DF2"/>
    <w:rsid w:val="00EB5934"/>
    <w:rsid w:val="00EB7D1A"/>
    <w:rsid w:val="00EC1A88"/>
    <w:rsid w:val="00ED41E7"/>
    <w:rsid w:val="00EE0907"/>
    <w:rsid w:val="00EF1641"/>
    <w:rsid w:val="00F0102C"/>
    <w:rsid w:val="00F042F3"/>
    <w:rsid w:val="00F04952"/>
    <w:rsid w:val="00F05329"/>
    <w:rsid w:val="00F10D38"/>
    <w:rsid w:val="00F1757D"/>
    <w:rsid w:val="00F23890"/>
    <w:rsid w:val="00F25446"/>
    <w:rsid w:val="00F267ED"/>
    <w:rsid w:val="00F30EFD"/>
    <w:rsid w:val="00F315E5"/>
    <w:rsid w:val="00F35927"/>
    <w:rsid w:val="00F373F5"/>
    <w:rsid w:val="00F573A6"/>
    <w:rsid w:val="00F60E05"/>
    <w:rsid w:val="00F76193"/>
    <w:rsid w:val="00F80501"/>
    <w:rsid w:val="00F8152F"/>
    <w:rsid w:val="00F84067"/>
    <w:rsid w:val="00F90205"/>
    <w:rsid w:val="00F9296C"/>
    <w:rsid w:val="00F93590"/>
    <w:rsid w:val="00FA1943"/>
    <w:rsid w:val="00FB066E"/>
    <w:rsid w:val="00FB0B3D"/>
    <w:rsid w:val="00FB545D"/>
    <w:rsid w:val="00FC0912"/>
    <w:rsid w:val="00FC2CE0"/>
    <w:rsid w:val="00FC6AE8"/>
    <w:rsid w:val="00FD1A4B"/>
    <w:rsid w:val="00FD592E"/>
    <w:rsid w:val="00FE1665"/>
    <w:rsid w:val="00FE48B0"/>
    <w:rsid w:val="00FE517E"/>
    <w:rsid w:val="00FF4A17"/>
    <w:rsid w:val="00FF59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69A9A"/>
  <w15:docId w15:val="{689BE4A0-4CF7-49BE-90AC-A117C294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lang w:val="en-GB"/>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qFormat/>
    <w:rsid w:val="00B20E3B"/>
    <w:rPr>
      <w:vertAlign w:val="superscript"/>
    </w:rPr>
  </w:style>
  <w:style w:type="table" w:styleId="TableGrid">
    <w:name w:val="Table Grid"/>
    <w:basedOn w:val="TableNormal"/>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paragraph" w:styleId="Revision">
    <w:name w:val="Revision"/>
    <w:hidden/>
    <w:uiPriority w:val="99"/>
    <w:semiHidden/>
    <w:rsid w:val="00FA1943"/>
    <w:rPr>
      <w:rFonts w:eastAsia="BatangChe"/>
      <w:sz w:val="24"/>
      <w:szCs w:val="24"/>
      <w:lang w:val="en-GB"/>
    </w:rPr>
  </w:style>
  <w:style w:type="character" w:styleId="UnresolvedMention">
    <w:name w:val="Unresolved Mention"/>
    <w:basedOn w:val="DefaultParagraphFont"/>
    <w:uiPriority w:val="99"/>
    <w:semiHidden/>
    <w:unhideWhenUsed/>
    <w:rsid w:val="0043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4296">
      <w:bodyDiv w:val="1"/>
      <w:marLeft w:val="0"/>
      <w:marRight w:val="0"/>
      <w:marTop w:val="0"/>
      <w:marBottom w:val="0"/>
      <w:divBdr>
        <w:top w:val="none" w:sz="0" w:space="0" w:color="auto"/>
        <w:left w:val="none" w:sz="0" w:space="0" w:color="auto"/>
        <w:bottom w:val="none" w:sz="0" w:space="0" w:color="auto"/>
        <w:right w:val="none" w:sz="0" w:space="0" w:color="auto"/>
      </w:divBdr>
    </w:div>
    <w:div w:id="758404105">
      <w:bodyDiv w:val="1"/>
      <w:marLeft w:val="0"/>
      <w:marRight w:val="0"/>
      <w:marTop w:val="0"/>
      <w:marBottom w:val="0"/>
      <w:divBdr>
        <w:top w:val="none" w:sz="0" w:space="0" w:color="auto"/>
        <w:left w:val="none" w:sz="0" w:space="0" w:color="auto"/>
        <w:bottom w:val="none" w:sz="0" w:space="0" w:color="auto"/>
        <w:right w:val="none" w:sz="0" w:space="0" w:color="auto"/>
      </w:divBdr>
    </w:div>
    <w:div w:id="847714325">
      <w:bodyDiv w:val="1"/>
      <w:marLeft w:val="0"/>
      <w:marRight w:val="0"/>
      <w:marTop w:val="0"/>
      <w:marBottom w:val="0"/>
      <w:divBdr>
        <w:top w:val="none" w:sz="0" w:space="0" w:color="auto"/>
        <w:left w:val="none" w:sz="0" w:space="0" w:color="auto"/>
        <w:bottom w:val="none" w:sz="0" w:space="0" w:color="auto"/>
        <w:right w:val="none" w:sz="0" w:space="0" w:color="auto"/>
      </w:divBdr>
    </w:div>
    <w:div w:id="894194156">
      <w:bodyDiv w:val="1"/>
      <w:marLeft w:val="0"/>
      <w:marRight w:val="0"/>
      <w:marTop w:val="0"/>
      <w:marBottom w:val="0"/>
      <w:divBdr>
        <w:top w:val="none" w:sz="0" w:space="0" w:color="auto"/>
        <w:left w:val="none" w:sz="0" w:space="0" w:color="auto"/>
        <w:bottom w:val="none" w:sz="0" w:space="0" w:color="auto"/>
        <w:right w:val="none" w:sz="0" w:space="0" w:color="auto"/>
      </w:divBdr>
    </w:div>
    <w:div w:id="1052771255">
      <w:bodyDiv w:val="1"/>
      <w:marLeft w:val="0"/>
      <w:marRight w:val="0"/>
      <w:marTop w:val="0"/>
      <w:marBottom w:val="0"/>
      <w:divBdr>
        <w:top w:val="none" w:sz="0" w:space="0" w:color="auto"/>
        <w:left w:val="none" w:sz="0" w:space="0" w:color="auto"/>
        <w:bottom w:val="none" w:sz="0" w:space="0" w:color="auto"/>
        <w:right w:val="none" w:sz="0" w:space="0" w:color="auto"/>
      </w:divBdr>
    </w:div>
    <w:div w:id="1563254987">
      <w:bodyDiv w:val="1"/>
      <w:marLeft w:val="0"/>
      <w:marRight w:val="0"/>
      <w:marTop w:val="0"/>
      <w:marBottom w:val="0"/>
      <w:divBdr>
        <w:top w:val="none" w:sz="0" w:space="0" w:color="auto"/>
        <w:left w:val="none" w:sz="0" w:space="0" w:color="auto"/>
        <w:bottom w:val="none" w:sz="0" w:space="0" w:color="auto"/>
        <w:right w:val="none" w:sz="0" w:space="0" w:color="auto"/>
      </w:divBdr>
    </w:div>
    <w:div w:id="1785878454">
      <w:bodyDiv w:val="1"/>
      <w:marLeft w:val="0"/>
      <w:marRight w:val="0"/>
      <w:marTop w:val="0"/>
      <w:marBottom w:val="0"/>
      <w:divBdr>
        <w:top w:val="none" w:sz="0" w:space="0" w:color="auto"/>
        <w:left w:val="none" w:sz="0" w:space="0" w:color="auto"/>
        <w:bottom w:val="none" w:sz="0" w:space="0" w:color="auto"/>
        <w:right w:val="none" w:sz="0" w:space="0" w:color="auto"/>
      </w:divBdr>
    </w:div>
    <w:div w:id="184019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9E8A9-266B-417E-A955-6D0C1AE9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Template>
  <TotalTime>45</TotalTime>
  <Pages>1</Pages>
  <Words>125</Words>
  <Characters>714</Characters>
  <Application>Microsoft Office Word</Application>
  <DocSecurity>0</DocSecurity>
  <Lines>5</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Tawhid Hussain</cp:lastModifiedBy>
  <cp:revision>9</cp:revision>
  <cp:lastPrinted>2020-09-14T02:36:00Z</cp:lastPrinted>
  <dcterms:created xsi:type="dcterms:W3CDTF">2023-05-25T08:06:00Z</dcterms:created>
  <dcterms:modified xsi:type="dcterms:W3CDTF">2023-05-31T03:34:00Z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(3)yKFN4pDwsfSU3ecDFWozWUtP5rQfK+JadDoKZsiuFCb0uGHLfSeV0XPnbkZ3FeK1rQ8/wgfX
FbbCyxDgFJc9cUL677PnpXgjIONRclPsHWthsJML5JaquNUpnaDVg66H8mPsJA9aKwBuQuEc
v4zew297JX6E/HPZBsLi1K8r3G+nnXai+09HfIM2Jel6uwP+TldY1utX3l9TQG12pxJTjJz0
K1FC/xw4j36uOouSdV</vt:lpwstr>
  </property>
  <property fmtid="{D5CDD505-2E9C-101B-9397-08002B2CF9AE}" pid="3" name="_2015_ms_pID_7253431">
    <vt:lpwstr>PDSkJLKIaWFHYbusutqt/lCMi/IQptyTCP85hMnKYypEDg3SoTtFle
Uw+x3nGErW+msUglZpND7Bny6ksH1Rw4UFSrM65HrMkfHhrlrJtMqR87+m9/FwBhMujK0vju
KPoGJg45fWZjFv0kekHLn/oyLWdOzt5oJAk9Pc2aV8ObK3724hJ1RL3Mi4dNvAnCdOmHcDq7
saWNIJ6Pqe8f1if96CBYh7MuoNgAFSCsV8sC</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1684893395</vt:lpwstr>
  </property>
</Properties>
</file>